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FE9A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6EEF28B1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7F90AD4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8216305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Son of John Martyn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Norfolk(q.v.), and his wife, Marion(q.v.).</w:t>
      </w:r>
    </w:p>
    <w:p w14:paraId="13E0A843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A3C5F8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21EE7457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3F1FEC0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5C70117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His father bequeathed him 26s 8d.   (ibid.)</w:t>
      </w:r>
    </w:p>
    <w:p w14:paraId="3E819411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C1A194F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049A9F7" w14:textId="77777777" w:rsidR="005457F5" w:rsidRDefault="005457F5" w:rsidP="005457F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7879BD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ECB4F" w14:textId="77777777" w:rsidR="005457F5" w:rsidRDefault="005457F5" w:rsidP="009139A6">
      <w:r>
        <w:separator/>
      </w:r>
    </w:p>
  </w:endnote>
  <w:endnote w:type="continuationSeparator" w:id="0">
    <w:p w14:paraId="62A0703C" w14:textId="77777777" w:rsidR="005457F5" w:rsidRDefault="005457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F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29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8A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663EF" w14:textId="77777777" w:rsidR="005457F5" w:rsidRDefault="005457F5" w:rsidP="009139A6">
      <w:r>
        <w:separator/>
      </w:r>
    </w:p>
  </w:footnote>
  <w:footnote w:type="continuationSeparator" w:id="0">
    <w:p w14:paraId="152B02AC" w14:textId="77777777" w:rsidR="005457F5" w:rsidRDefault="005457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68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6B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7D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F5"/>
    <w:rsid w:val="000666E0"/>
    <w:rsid w:val="002510B7"/>
    <w:rsid w:val="005457F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02AAA"/>
  <w15:chartTrackingRefBased/>
  <w15:docId w15:val="{C77A47AF-9314-4A17-815F-75BF2019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2022-09-14T19:55:00Z</dcterms:created>
  <dcterms:modified xsi:type="dcterms:W3CDTF">2022-09-14T19:56:00Z</dcterms:modified>
</cp:coreProperties>
</file>